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302B56" w14:textId="77777777" w:rsidR="008D359E" w:rsidRDefault="008D359E" w:rsidP="008D359E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CHATERYS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fl.1468)</w:t>
      </w:r>
    </w:p>
    <w:p w14:paraId="5DFB2E99" w14:textId="77777777" w:rsidR="008D359E" w:rsidRDefault="008D359E" w:rsidP="008D359E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Clerk.</w:t>
      </w:r>
    </w:p>
    <w:p w14:paraId="083791CE" w14:textId="77777777" w:rsidR="008D359E" w:rsidRDefault="008D359E" w:rsidP="008D359E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56E146BA" w14:textId="77777777" w:rsidR="008D359E" w:rsidRDefault="008D359E" w:rsidP="008D359E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1B6344EF" w14:textId="77777777" w:rsidR="008D359E" w:rsidRDefault="008D359E" w:rsidP="008D359E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1468</w:t>
      </w:r>
      <w:r>
        <w:rPr>
          <w:rFonts w:cs="Times New Roman"/>
          <w:szCs w:val="24"/>
        </w:rPr>
        <w:tab/>
        <w:t>He made a plaint of debt against John Thomson of Norwich, spurrier(q.v.).</w:t>
      </w:r>
    </w:p>
    <w:p w14:paraId="4A5845DD" w14:textId="77777777" w:rsidR="008D359E" w:rsidRDefault="008D359E" w:rsidP="008D359E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657883">
          <w:rPr>
            <w:rStyle w:val="Hyperlink"/>
            <w:rFonts w:cs="Times New Roman"/>
            <w:szCs w:val="24"/>
          </w:rPr>
          <w:t>https://waalt.uh.edu/index.php/CP40/826</w:t>
        </w:r>
      </w:hyperlink>
      <w:r>
        <w:rPr>
          <w:rFonts w:cs="Times New Roman"/>
          <w:szCs w:val="24"/>
        </w:rPr>
        <w:t xml:space="preserve"> )</w:t>
      </w:r>
    </w:p>
    <w:p w14:paraId="377CFC3D" w14:textId="77777777" w:rsidR="008D359E" w:rsidRDefault="008D359E" w:rsidP="008D359E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50E5788A" w14:textId="77777777" w:rsidR="008D359E" w:rsidRDefault="008D359E" w:rsidP="008D359E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0E4E31CF" w14:textId="77777777" w:rsidR="008D359E" w:rsidRDefault="008D359E" w:rsidP="008D359E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17 May 2024</w:t>
      </w:r>
    </w:p>
    <w:p w14:paraId="6FD6963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E0FEE4" w14:textId="77777777" w:rsidR="008D359E" w:rsidRDefault="008D359E" w:rsidP="009139A6">
      <w:r>
        <w:separator/>
      </w:r>
    </w:p>
  </w:endnote>
  <w:endnote w:type="continuationSeparator" w:id="0">
    <w:p w14:paraId="07734EA0" w14:textId="77777777" w:rsidR="008D359E" w:rsidRDefault="008D35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643D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824D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D932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CEA219" w14:textId="77777777" w:rsidR="008D359E" w:rsidRDefault="008D359E" w:rsidP="009139A6">
      <w:r>
        <w:separator/>
      </w:r>
    </w:p>
  </w:footnote>
  <w:footnote w:type="continuationSeparator" w:id="0">
    <w:p w14:paraId="693A54F3" w14:textId="77777777" w:rsidR="008D359E" w:rsidRDefault="008D35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8290C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7C7DB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BC46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9E"/>
    <w:rsid w:val="000666E0"/>
    <w:rsid w:val="002510B7"/>
    <w:rsid w:val="00270799"/>
    <w:rsid w:val="005C130B"/>
    <w:rsid w:val="00826F5C"/>
    <w:rsid w:val="008D359E"/>
    <w:rsid w:val="009139A6"/>
    <w:rsid w:val="009411C2"/>
    <w:rsid w:val="009448BB"/>
    <w:rsid w:val="00947624"/>
    <w:rsid w:val="009D4751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81248"/>
  <w15:chartTrackingRefBased/>
  <w15:docId w15:val="{8AAB24B8-2141-463A-ADE6-76398E37D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D35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2024-05-17T15:37:00Z</dcterms:created>
  <dcterms:modified xsi:type="dcterms:W3CDTF">2024-05-17T15:38:00Z</dcterms:modified>
</cp:coreProperties>
</file>